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39" w:rsidRDefault="00641C39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 в </w:t>
      </w:r>
      <w:r w:rsidRPr="00EC12A7">
        <w:rPr>
          <w:rFonts w:ascii="Times New Roman" w:hAnsi="Times New Roman"/>
          <w:b/>
          <w:sz w:val="28"/>
          <w:szCs w:val="28"/>
        </w:rPr>
        <w:t>октябре</w:t>
      </w:r>
      <w:r>
        <w:rPr>
          <w:rFonts w:ascii="Times New Roman" w:hAnsi="Times New Roman"/>
          <w:b/>
          <w:sz w:val="28"/>
          <w:szCs w:val="28"/>
        </w:rPr>
        <w:t xml:space="preserve"> 2020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1"/>
        <w:gridCol w:w="756"/>
        <w:gridCol w:w="1006"/>
        <w:gridCol w:w="803"/>
        <w:gridCol w:w="517"/>
        <w:gridCol w:w="518"/>
        <w:gridCol w:w="517"/>
        <w:gridCol w:w="675"/>
        <w:gridCol w:w="675"/>
        <w:gridCol w:w="660"/>
        <w:gridCol w:w="425"/>
        <w:gridCol w:w="425"/>
        <w:gridCol w:w="425"/>
        <w:gridCol w:w="499"/>
        <w:gridCol w:w="517"/>
        <w:gridCol w:w="675"/>
        <w:gridCol w:w="425"/>
        <w:gridCol w:w="495"/>
        <w:gridCol w:w="720"/>
        <w:gridCol w:w="627"/>
        <w:gridCol w:w="709"/>
        <w:gridCol w:w="1166"/>
      </w:tblGrid>
      <w:tr w:rsidR="00641C39" w:rsidTr="00B0390E">
        <w:tc>
          <w:tcPr>
            <w:tcW w:w="2751" w:type="dxa"/>
            <w:vMerge w:val="restart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57" w:type="dxa"/>
            <w:gridSpan w:val="16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6" w:type="dxa"/>
            <w:gridSpan w:val="3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641C39" w:rsidTr="00B0390E">
        <w:tc>
          <w:tcPr>
            <w:tcW w:w="2751" w:type="dxa"/>
            <w:vMerge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30" w:type="dxa"/>
            <w:gridSpan w:val="5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10" w:type="dxa"/>
            <w:gridSpan w:val="5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11" w:type="dxa"/>
            <w:gridSpan w:val="5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0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6" w:type="dxa"/>
            <w:gridSpan w:val="2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641C39" w:rsidRDefault="00641C39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641C39" w:rsidTr="00B0390E">
        <w:trPr>
          <w:cantSplit/>
          <w:trHeight w:hRule="exact" w:val="1223"/>
        </w:trPr>
        <w:tc>
          <w:tcPr>
            <w:tcW w:w="2751" w:type="dxa"/>
            <w:vMerge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7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18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7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7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7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0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99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7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7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5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0" w:type="dxa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  <w:vAlign w:val="center"/>
          </w:tcPr>
          <w:p w:rsidR="00641C39" w:rsidRDefault="00641C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641C39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 w:rsidRPr="00A50122"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6" w:type="dxa"/>
          </w:tcPr>
          <w:p w:rsidR="00641C39" w:rsidRPr="003F4E4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rPr>
          <w:trHeight w:val="355"/>
        </w:trPr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6" w:type="dxa"/>
          </w:tcPr>
          <w:p w:rsidR="00641C39" w:rsidRPr="003F4E4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rPr>
          <w:trHeight w:val="363"/>
        </w:trPr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6" w:type="dxa"/>
          </w:tcPr>
          <w:p w:rsidR="00641C39" w:rsidRPr="003F4E4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6" w:type="dxa"/>
          </w:tcPr>
          <w:p w:rsidR="00641C39" w:rsidRPr="003F4E40" w:rsidRDefault="00641C39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6" w:type="dxa"/>
          </w:tcPr>
          <w:p w:rsidR="00641C39" w:rsidRPr="003F4E40" w:rsidRDefault="00641C39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6" w:type="dxa"/>
          </w:tcPr>
          <w:p w:rsidR="00641C39" w:rsidRPr="003F4E4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6" w:type="dxa"/>
          </w:tcPr>
          <w:p w:rsidR="00641C39" w:rsidRPr="003F4E4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3F4E4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6" w:type="dxa"/>
          </w:tcPr>
          <w:p w:rsidR="00641C39" w:rsidRDefault="00641C39" w:rsidP="003214F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7" w:type="dxa"/>
          </w:tcPr>
          <w:p w:rsidR="00641C39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641C39" w:rsidRPr="006A4590" w:rsidRDefault="00641C39" w:rsidP="003214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6A45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6" w:type="dxa"/>
          </w:tcPr>
          <w:p w:rsidR="00641C39" w:rsidRPr="006A4590" w:rsidRDefault="00641C39" w:rsidP="006B1CF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6B1C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rPr>
          <w:trHeight w:val="364"/>
        </w:trPr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41C39" w:rsidRPr="007073A5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73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rPr>
          <w:trHeight w:val="379"/>
        </w:trPr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641C39" w:rsidRPr="003214F3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4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59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rPr>
          <w:trHeight w:val="57"/>
        </w:trPr>
        <w:tc>
          <w:tcPr>
            <w:tcW w:w="2751" w:type="dxa"/>
          </w:tcPr>
          <w:p w:rsidR="00641C39" w:rsidRPr="00A50122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41C39" w:rsidRPr="00A50122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7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6A4590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41C39" w:rsidRPr="00A50122" w:rsidTr="00B0390E">
        <w:tc>
          <w:tcPr>
            <w:tcW w:w="2751" w:type="dxa"/>
          </w:tcPr>
          <w:p w:rsidR="00641C39" w:rsidRPr="00A50122" w:rsidRDefault="00641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641C39" w:rsidRPr="00A50122" w:rsidRDefault="00641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6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006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803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17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17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7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660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641C39" w:rsidRPr="00A50122" w:rsidRDefault="00641C39" w:rsidP="009C66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2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27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641C39" w:rsidRPr="00A50122" w:rsidRDefault="00641C39" w:rsidP="009C66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</w:tr>
    </w:tbl>
    <w:p w:rsidR="00641C39" w:rsidRPr="00A50122" w:rsidRDefault="00641C39">
      <w:pPr>
        <w:jc w:val="center"/>
        <w:rPr>
          <w:rFonts w:ascii="Times New Roman" w:hAnsi="Times New Roman"/>
        </w:rPr>
      </w:pPr>
    </w:p>
    <w:sectPr w:rsidR="00641C39" w:rsidRPr="00A5012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00B20"/>
    <w:rsid w:val="00010768"/>
    <w:rsid w:val="00016EEB"/>
    <w:rsid w:val="000239B8"/>
    <w:rsid w:val="00033E56"/>
    <w:rsid w:val="000375C2"/>
    <w:rsid w:val="00046033"/>
    <w:rsid w:val="00064823"/>
    <w:rsid w:val="00085D39"/>
    <w:rsid w:val="000902D6"/>
    <w:rsid w:val="00090A57"/>
    <w:rsid w:val="00090D6C"/>
    <w:rsid w:val="0009136A"/>
    <w:rsid w:val="000C21AC"/>
    <w:rsid w:val="000F15EE"/>
    <w:rsid w:val="000F4E02"/>
    <w:rsid w:val="000F6222"/>
    <w:rsid w:val="000F6818"/>
    <w:rsid w:val="001072CF"/>
    <w:rsid w:val="001719DC"/>
    <w:rsid w:val="00177066"/>
    <w:rsid w:val="00177490"/>
    <w:rsid w:val="001946FB"/>
    <w:rsid w:val="001C6803"/>
    <w:rsid w:val="001D6C30"/>
    <w:rsid w:val="001E07E8"/>
    <w:rsid w:val="001F0960"/>
    <w:rsid w:val="00220B57"/>
    <w:rsid w:val="00224D44"/>
    <w:rsid w:val="002677A3"/>
    <w:rsid w:val="00275EA6"/>
    <w:rsid w:val="002A2A95"/>
    <w:rsid w:val="002B55A4"/>
    <w:rsid w:val="002D2BEC"/>
    <w:rsid w:val="002D3AE4"/>
    <w:rsid w:val="002E7D4D"/>
    <w:rsid w:val="00305094"/>
    <w:rsid w:val="003214F3"/>
    <w:rsid w:val="00345383"/>
    <w:rsid w:val="00365775"/>
    <w:rsid w:val="0036799C"/>
    <w:rsid w:val="00372326"/>
    <w:rsid w:val="003734E7"/>
    <w:rsid w:val="003C0136"/>
    <w:rsid w:val="003C2F54"/>
    <w:rsid w:val="003C58BD"/>
    <w:rsid w:val="003F3DF7"/>
    <w:rsid w:val="003F4E40"/>
    <w:rsid w:val="003F6BEC"/>
    <w:rsid w:val="00411BE8"/>
    <w:rsid w:val="00415743"/>
    <w:rsid w:val="00433BB1"/>
    <w:rsid w:val="00464B21"/>
    <w:rsid w:val="00485018"/>
    <w:rsid w:val="004A12BF"/>
    <w:rsid w:val="004A5835"/>
    <w:rsid w:val="004A767B"/>
    <w:rsid w:val="004C323E"/>
    <w:rsid w:val="004C3439"/>
    <w:rsid w:val="004D004B"/>
    <w:rsid w:val="00517009"/>
    <w:rsid w:val="00527540"/>
    <w:rsid w:val="0053200E"/>
    <w:rsid w:val="005337A9"/>
    <w:rsid w:val="00546583"/>
    <w:rsid w:val="00561E31"/>
    <w:rsid w:val="005669EA"/>
    <w:rsid w:val="005709EB"/>
    <w:rsid w:val="00570C06"/>
    <w:rsid w:val="00576791"/>
    <w:rsid w:val="005858DD"/>
    <w:rsid w:val="005926D3"/>
    <w:rsid w:val="005955C7"/>
    <w:rsid w:val="005C491D"/>
    <w:rsid w:val="005C4C72"/>
    <w:rsid w:val="005D6995"/>
    <w:rsid w:val="005F417A"/>
    <w:rsid w:val="00605E6F"/>
    <w:rsid w:val="006075BF"/>
    <w:rsid w:val="0061013A"/>
    <w:rsid w:val="00612B75"/>
    <w:rsid w:val="00641C39"/>
    <w:rsid w:val="00656B52"/>
    <w:rsid w:val="006778A4"/>
    <w:rsid w:val="00683B15"/>
    <w:rsid w:val="006A1F96"/>
    <w:rsid w:val="006A232B"/>
    <w:rsid w:val="006A4590"/>
    <w:rsid w:val="006B1CFE"/>
    <w:rsid w:val="006D2D23"/>
    <w:rsid w:val="006E1894"/>
    <w:rsid w:val="006F7B0B"/>
    <w:rsid w:val="007073A5"/>
    <w:rsid w:val="0073453F"/>
    <w:rsid w:val="00734E7D"/>
    <w:rsid w:val="00773A00"/>
    <w:rsid w:val="007A2360"/>
    <w:rsid w:val="007A2488"/>
    <w:rsid w:val="007A5ED5"/>
    <w:rsid w:val="007B7A3B"/>
    <w:rsid w:val="007E2F33"/>
    <w:rsid w:val="00805FEB"/>
    <w:rsid w:val="00813FE1"/>
    <w:rsid w:val="00821504"/>
    <w:rsid w:val="00827E85"/>
    <w:rsid w:val="008311BD"/>
    <w:rsid w:val="00841D22"/>
    <w:rsid w:val="00845026"/>
    <w:rsid w:val="0085042D"/>
    <w:rsid w:val="008534A7"/>
    <w:rsid w:val="00873CFA"/>
    <w:rsid w:val="00890342"/>
    <w:rsid w:val="008C367F"/>
    <w:rsid w:val="008C5276"/>
    <w:rsid w:val="008E6A21"/>
    <w:rsid w:val="00994FF5"/>
    <w:rsid w:val="009B16F0"/>
    <w:rsid w:val="009B189B"/>
    <w:rsid w:val="009C241B"/>
    <w:rsid w:val="009C6629"/>
    <w:rsid w:val="00A00B5B"/>
    <w:rsid w:val="00A121A7"/>
    <w:rsid w:val="00A44EC9"/>
    <w:rsid w:val="00A50122"/>
    <w:rsid w:val="00A83BB6"/>
    <w:rsid w:val="00A94931"/>
    <w:rsid w:val="00AB3856"/>
    <w:rsid w:val="00AC4EA9"/>
    <w:rsid w:val="00AC748A"/>
    <w:rsid w:val="00AD0494"/>
    <w:rsid w:val="00AD2F92"/>
    <w:rsid w:val="00AF329E"/>
    <w:rsid w:val="00AF7155"/>
    <w:rsid w:val="00B0390E"/>
    <w:rsid w:val="00B06BCB"/>
    <w:rsid w:val="00B248E8"/>
    <w:rsid w:val="00B6400F"/>
    <w:rsid w:val="00B64A1A"/>
    <w:rsid w:val="00B84FE9"/>
    <w:rsid w:val="00B87A54"/>
    <w:rsid w:val="00BC5910"/>
    <w:rsid w:val="00BD0EF4"/>
    <w:rsid w:val="00BD4A7D"/>
    <w:rsid w:val="00C256B0"/>
    <w:rsid w:val="00C262B6"/>
    <w:rsid w:val="00C55DAB"/>
    <w:rsid w:val="00C944C2"/>
    <w:rsid w:val="00C963A1"/>
    <w:rsid w:val="00C966DC"/>
    <w:rsid w:val="00CA3293"/>
    <w:rsid w:val="00CA350F"/>
    <w:rsid w:val="00CA6F2D"/>
    <w:rsid w:val="00CC4768"/>
    <w:rsid w:val="00CE2BC4"/>
    <w:rsid w:val="00D16E00"/>
    <w:rsid w:val="00D63EA0"/>
    <w:rsid w:val="00D80AF0"/>
    <w:rsid w:val="00D92DC2"/>
    <w:rsid w:val="00D93004"/>
    <w:rsid w:val="00D9450D"/>
    <w:rsid w:val="00DC10AB"/>
    <w:rsid w:val="00E03437"/>
    <w:rsid w:val="00E04457"/>
    <w:rsid w:val="00E17142"/>
    <w:rsid w:val="00E416E5"/>
    <w:rsid w:val="00E43F44"/>
    <w:rsid w:val="00E63D61"/>
    <w:rsid w:val="00E65046"/>
    <w:rsid w:val="00E73E5D"/>
    <w:rsid w:val="00E90B59"/>
    <w:rsid w:val="00EA6B65"/>
    <w:rsid w:val="00EB207F"/>
    <w:rsid w:val="00EB3FDC"/>
    <w:rsid w:val="00EC12A7"/>
    <w:rsid w:val="00EE4C76"/>
    <w:rsid w:val="00EF6884"/>
    <w:rsid w:val="00EF7660"/>
    <w:rsid w:val="00F15496"/>
    <w:rsid w:val="00F207FF"/>
    <w:rsid w:val="00F20E0A"/>
    <w:rsid w:val="00F22152"/>
    <w:rsid w:val="00F51874"/>
    <w:rsid w:val="00F523D4"/>
    <w:rsid w:val="00F64012"/>
    <w:rsid w:val="00F707C8"/>
    <w:rsid w:val="00F95F5B"/>
    <w:rsid w:val="00FA3F78"/>
    <w:rsid w:val="00FA5A74"/>
    <w:rsid w:val="00FB7869"/>
    <w:rsid w:val="00FC244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817</TotalTime>
  <Pages>2</Pages>
  <Words>264</Words>
  <Characters>1507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72</cp:revision>
  <cp:lastPrinted>2020-10-30T13:26:00Z</cp:lastPrinted>
  <dcterms:created xsi:type="dcterms:W3CDTF">2020-01-31T11:46:00Z</dcterms:created>
  <dcterms:modified xsi:type="dcterms:W3CDTF">2020-10-30T13:30:00Z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